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80"/>
        <w:gridCol w:w="3081"/>
        <w:gridCol w:w="3081"/>
      </w:tblGrid>
      <w:tr w:rsidR="00AB07A9" w:rsidTr="00AB07A9">
        <w:tc>
          <w:tcPr>
            <w:tcW w:w="3080" w:type="dxa"/>
          </w:tcPr>
          <w:p w:rsidR="00AB07A9" w:rsidRDefault="00AB07A9">
            <w:r w:rsidRPr="00C7327A">
              <w:rPr>
                <w:color w:val="FF0000"/>
              </w:rPr>
              <w:t>Technique</w:t>
            </w:r>
          </w:p>
        </w:tc>
        <w:tc>
          <w:tcPr>
            <w:tcW w:w="3081" w:type="dxa"/>
          </w:tcPr>
          <w:p w:rsidR="00AB07A9" w:rsidRDefault="00AB07A9">
            <w:r w:rsidRPr="00C7327A">
              <w:rPr>
                <w:color w:val="FF0000"/>
              </w:rPr>
              <w:t>Detail</w:t>
            </w:r>
          </w:p>
        </w:tc>
        <w:tc>
          <w:tcPr>
            <w:tcW w:w="3081" w:type="dxa"/>
          </w:tcPr>
          <w:p w:rsidR="00AB07A9" w:rsidRDefault="00AB07A9">
            <w:r w:rsidRPr="00C7327A">
              <w:rPr>
                <w:color w:val="FF0000"/>
              </w:rPr>
              <w:t>Effect</w:t>
            </w:r>
          </w:p>
        </w:tc>
      </w:tr>
      <w:tr w:rsidR="00AB07A9" w:rsidTr="00AB07A9">
        <w:tc>
          <w:tcPr>
            <w:tcW w:w="3080" w:type="dxa"/>
          </w:tcPr>
          <w:p w:rsidR="00AB07A9" w:rsidRDefault="00AB07A9">
            <w:r>
              <w:t>Soundtrack</w:t>
            </w:r>
          </w:p>
        </w:tc>
        <w:tc>
          <w:tcPr>
            <w:tcW w:w="3081" w:type="dxa"/>
          </w:tcPr>
          <w:p w:rsidR="00AB07A9" w:rsidRDefault="00C7327A">
            <w:r>
              <w:t xml:space="preserve">Even after Truman gets out of the car the music continues </w:t>
            </w:r>
            <w:bookmarkStart w:id="0" w:name="_GoBack"/>
            <w:bookmarkEnd w:id="0"/>
            <w:r>
              <w:t>playing classical, calm music</w:t>
            </w:r>
          </w:p>
        </w:tc>
        <w:tc>
          <w:tcPr>
            <w:tcW w:w="3081" w:type="dxa"/>
          </w:tcPr>
          <w:p w:rsidR="00AB07A9" w:rsidRDefault="00C7327A">
            <w:r>
              <w:t>Gives us the sense that it is a perfect town, everything is calm</w:t>
            </w:r>
          </w:p>
        </w:tc>
      </w:tr>
      <w:tr w:rsidR="00AB07A9" w:rsidTr="00AB07A9">
        <w:tc>
          <w:tcPr>
            <w:tcW w:w="3080" w:type="dxa"/>
          </w:tcPr>
          <w:p w:rsidR="00AB07A9" w:rsidRDefault="00AB07A9">
            <w:r>
              <w:t>Montage</w:t>
            </w:r>
          </w:p>
        </w:tc>
        <w:tc>
          <w:tcPr>
            <w:tcW w:w="3081" w:type="dxa"/>
          </w:tcPr>
          <w:p w:rsidR="00AB07A9" w:rsidRDefault="00AB07A9">
            <w:r>
              <w:t>Cuts from actors having interviews to clips of Truman at the same time.</w:t>
            </w:r>
          </w:p>
        </w:tc>
        <w:tc>
          <w:tcPr>
            <w:tcW w:w="3081" w:type="dxa"/>
          </w:tcPr>
          <w:p w:rsidR="00AB07A9" w:rsidRDefault="00AB07A9">
            <w:r>
              <w:t>Links Truman to the actors and gives off the feeling everything is important, perfect and dramatic. Shows Truman is different</w:t>
            </w:r>
          </w:p>
        </w:tc>
      </w:tr>
      <w:tr w:rsidR="00AB07A9" w:rsidTr="00AB07A9">
        <w:tc>
          <w:tcPr>
            <w:tcW w:w="3080" w:type="dxa"/>
          </w:tcPr>
          <w:p w:rsidR="00AB07A9" w:rsidRDefault="00AB07A9">
            <w:r>
              <w:t>Soundtrack</w:t>
            </w:r>
          </w:p>
        </w:tc>
        <w:tc>
          <w:tcPr>
            <w:tcW w:w="3081" w:type="dxa"/>
          </w:tcPr>
          <w:p w:rsidR="00AB07A9" w:rsidRDefault="00AB07A9">
            <w:r>
              <w:t>Builds in volume then climax when ‘The Truman Show’ title appears.</w:t>
            </w:r>
          </w:p>
        </w:tc>
        <w:tc>
          <w:tcPr>
            <w:tcW w:w="3081" w:type="dxa"/>
          </w:tcPr>
          <w:p w:rsidR="00AB07A9" w:rsidRDefault="00AB07A9">
            <w:r>
              <w:t>It’s dramatic, makes show seem very important.</w:t>
            </w:r>
          </w:p>
        </w:tc>
      </w:tr>
      <w:tr w:rsidR="00AB07A9" w:rsidTr="00AB07A9">
        <w:tc>
          <w:tcPr>
            <w:tcW w:w="3080" w:type="dxa"/>
          </w:tcPr>
          <w:p w:rsidR="00AB07A9" w:rsidRDefault="00AB07A9">
            <w:r>
              <w:t>Credits</w:t>
            </w:r>
          </w:p>
        </w:tc>
        <w:tc>
          <w:tcPr>
            <w:tcW w:w="3081" w:type="dxa"/>
          </w:tcPr>
          <w:p w:rsidR="00AB07A9" w:rsidRDefault="00AB07A9">
            <w:r>
              <w:t>Come on fast and suddenly. They are from the Truman show itself.</w:t>
            </w:r>
          </w:p>
        </w:tc>
        <w:tc>
          <w:tcPr>
            <w:tcW w:w="3081" w:type="dxa"/>
          </w:tcPr>
          <w:p w:rsidR="00AB07A9" w:rsidRDefault="00AB07A9">
            <w:r>
              <w:t>Gives emphasis that ‘The Truman Show’ is a real show.</w:t>
            </w:r>
          </w:p>
        </w:tc>
      </w:tr>
      <w:tr w:rsidR="00AB07A9" w:rsidTr="00AB07A9">
        <w:tc>
          <w:tcPr>
            <w:tcW w:w="3080" w:type="dxa"/>
          </w:tcPr>
          <w:p w:rsidR="00AB07A9" w:rsidRDefault="00AB07A9">
            <w:r>
              <w:t>Text</w:t>
            </w:r>
          </w:p>
        </w:tc>
        <w:tc>
          <w:tcPr>
            <w:tcW w:w="3081" w:type="dxa"/>
          </w:tcPr>
          <w:p w:rsidR="00AB07A9" w:rsidRDefault="00AB07A9">
            <w:r>
              <w:t>Black screen with “day 10,909” on screen shows how long the show has been going for (29 years)</w:t>
            </w:r>
          </w:p>
        </w:tc>
        <w:tc>
          <w:tcPr>
            <w:tcW w:w="3081" w:type="dxa"/>
          </w:tcPr>
          <w:p w:rsidR="00AB07A9" w:rsidRDefault="00AB07A9">
            <w:r>
              <w:t>You know how long the show has been going for (Truman’s age also)</w:t>
            </w:r>
          </w:p>
        </w:tc>
      </w:tr>
    </w:tbl>
    <w:p w:rsidR="00673801" w:rsidRDefault="00673801"/>
    <w:sectPr w:rsidR="0067380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07A9"/>
    <w:rsid w:val="00673801"/>
    <w:rsid w:val="00AB07A9"/>
    <w:rsid w:val="00B83D3A"/>
    <w:rsid w:val="00C732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B07A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B07A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96722E63</Template>
  <TotalTime>0</TotalTime>
  <Pages>1</Pages>
  <Words>122</Words>
  <Characters>697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Hannah Allomes</dc:creator>
  <cp:lastModifiedBy>Hannah Allomes</cp:lastModifiedBy>
  <cp:revision>2</cp:revision>
  <dcterms:created xsi:type="dcterms:W3CDTF">2012-05-16T22:19:00Z</dcterms:created>
  <dcterms:modified xsi:type="dcterms:W3CDTF">2012-05-16T22:19:00Z</dcterms:modified>
</cp:coreProperties>
</file>